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055A4" w14:textId="4B7CAB0C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2E2590">
        <w:rPr>
          <w:rFonts w:cs="Arial"/>
          <w:sz w:val="20"/>
          <w:szCs w:val="20"/>
        </w:rPr>
        <w:t>35</w:t>
      </w:r>
      <w:r w:rsidRPr="002C3BDD">
        <w:rPr>
          <w:rFonts w:cs="Arial"/>
          <w:sz w:val="20"/>
          <w:szCs w:val="20"/>
        </w:rPr>
        <w:t>/202</w:t>
      </w:r>
      <w:r w:rsidR="00EE1FB7">
        <w:rPr>
          <w:rFonts w:cs="Arial"/>
          <w:sz w:val="20"/>
          <w:szCs w:val="20"/>
        </w:rPr>
        <w:t>4</w:t>
      </w:r>
    </w:p>
    <w:p w14:paraId="4C522B20" w14:textId="3017BB6C" w:rsidR="00D129BC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EE1FB7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2E2590">
        <w:rPr>
          <w:rFonts w:cs="Arial"/>
          <w:sz w:val="20"/>
          <w:szCs w:val="20"/>
        </w:rPr>
        <w:t>235</w:t>
      </w:r>
    </w:p>
    <w:p w14:paraId="3BA14B62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7834F0A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</w:t>
      </w:r>
      <w:r w:rsidR="00C35A6D">
        <w:rPr>
          <w:rFonts w:ascii="Arial" w:hAnsi="Arial" w:cs="Arial"/>
          <w:b/>
          <w:i w:val="0"/>
          <w:color w:val="auto"/>
        </w:rPr>
        <w:t>KANDIDATA</w:t>
      </w:r>
      <w:r w:rsidRPr="002F7CAF">
        <w:rPr>
          <w:rFonts w:ascii="Arial" w:hAnsi="Arial" w:cs="Arial"/>
          <w:b/>
          <w:i w:val="0"/>
          <w:color w:val="auto"/>
        </w:rPr>
        <w:t xml:space="preserve">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471"/>
        <w:gridCol w:w="2126"/>
        <w:gridCol w:w="2552"/>
        <w:gridCol w:w="1643"/>
        <w:gridCol w:w="9"/>
        <w:gridCol w:w="1690"/>
        <w:gridCol w:w="9"/>
        <w:gridCol w:w="1197"/>
      </w:tblGrid>
      <w:tr w:rsidR="00C35A6D" w:rsidRPr="0073420D" w14:paraId="27A5A52F" w14:textId="77777777" w:rsidTr="00C35A6D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471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652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C35A6D" w:rsidRPr="0073420D" w14:paraId="229A3EFB" w14:textId="77777777" w:rsidTr="00C35A6D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471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2D6631B" w14:textId="506D4BA6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  <w:r w:rsidR="00C35A6D">
              <w:rPr>
                <w:sz w:val="20"/>
                <w:szCs w:val="20"/>
              </w:rPr>
              <w:t>*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5A4C39F" w14:textId="0BFBFDDE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  <w:r w:rsidR="00C35A6D">
              <w:rPr>
                <w:i/>
                <w:sz w:val="20"/>
                <w:szCs w:val="20"/>
              </w:rPr>
              <w:t>*</w:t>
            </w:r>
          </w:p>
        </w:tc>
        <w:tc>
          <w:tcPr>
            <w:tcW w:w="1643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C35A6D" w:rsidRPr="0073420D" w14:paraId="53837B44" w14:textId="77777777" w:rsidTr="00C35A6D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471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C35A6D" w:rsidRPr="0073420D" w14:paraId="6D557EC5" w14:textId="77777777" w:rsidTr="00C35A6D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471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C35A6D" w:rsidRPr="0073420D" w14:paraId="191FBFF4" w14:textId="77777777" w:rsidTr="00C35A6D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3844A844" w:rsidR="00967947" w:rsidRPr="0073420D" w:rsidRDefault="00C35A6D" w:rsidP="00AC7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Predvideni p</w:t>
            </w:r>
            <w:r w:rsidR="00967947" w:rsidRPr="0073420D">
              <w:rPr>
                <w:sz w:val="20"/>
                <w:szCs w:val="20"/>
              </w:rPr>
              <w:t>odizvajalc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3471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C35A6D" w:rsidRPr="0073420D" w14:paraId="16B8F94D" w14:textId="77777777" w:rsidTr="00C35A6D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025AA318" w:rsidR="00967947" w:rsidRPr="0073420D" w:rsidRDefault="00C35A6D" w:rsidP="009679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Predvideni p</w:t>
            </w:r>
            <w:r w:rsidR="00967947" w:rsidRPr="0073420D">
              <w:rPr>
                <w:sz w:val="20"/>
                <w:szCs w:val="20"/>
              </w:rPr>
              <w:t>odizvajalec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C35A6D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54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7B158165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</w:t>
      </w:r>
      <w:r w:rsidR="00C35A6D">
        <w:rPr>
          <w:rFonts w:cs="Arial"/>
          <w:b/>
          <w:sz w:val="18"/>
          <w:szCs w:val="18"/>
        </w:rPr>
        <w:t>kandidata</w:t>
      </w:r>
      <w:r w:rsidR="00515523" w:rsidRPr="002F7CAF">
        <w:rPr>
          <w:rFonts w:cs="Arial"/>
          <w:b/>
          <w:sz w:val="18"/>
          <w:szCs w:val="18"/>
        </w:rPr>
        <w:t>):</w:t>
      </w:r>
    </w:p>
    <w:p w14:paraId="26F44C5A" w14:textId="343CDC5F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je </w:t>
      </w:r>
      <w:r w:rsidR="00C35A6D">
        <w:rPr>
          <w:rFonts w:cs="Arial"/>
          <w:sz w:val="18"/>
          <w:szCs w:val="18"/>
        </w:rPr>
        <w:t>prijava</w:t>
      </w:r>
      <w:r w:rsidRPr="002F7CAF">
        <w:rPr>
          <w:rFonts w:cs="Arial"/>
          <w:sz w:val="18"/>
          <w:szCs w:val="18"/>
        </w:rPr>
        <w:t xml:space="preserve"> veljavna do datuma navedenega v objavi javnega naročila na portalu javnih naročil;</w:t>
      </w:r>
    </w:p>
    <w:p w14:paraId="79A9A201" w14:textId="5FA97F4D" w:rsidR="00C35A6D" w:rsidRPr="00C35A6D" w:rsidRDefault="00515523" w:rsidP="00C35A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</w:p>
    <w:p w14:paraId="2D42C64D" w14:textId="0485968D" w:rsidR="008D19C9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13ED5014" w14:textId="6D4E1C8B" w:rsidR="00C35A6D" w:rsidRDefault="00C35A6D" w:rsidP="00C35A6D">
      <w:pPr>
        <w:pStyle w:val="Odstavekseznama"/>
        <w:ind w:left="0" w:right="7"/>
        <w:rPr>
          <w:rFonts w:ascii="Arial" w:hAnsi="Arial" w:cs="Arial"/>
          <w:sz w:val="18"/>
          <w:szCs w:val="18"/>
        </w:rPr>
      </w:pPr>
      <w:r w:rsidRPr="00C35A6D">
        <w:rPr>
          <w:rFonts w:ascii="Arial" w:hAnsi="Arial" w:cs="Arial"/>
          <w:sz w:val="18"/>
          <w:szCs w:val="18"/>
        </w:rPr>
        <w:t xml:space="preserve">*se v prvi fazi ne izpolnjuje </w:t>
      </w:r>
    </w:p>
    <w:p w14:paraId="68A9F682" w14:textId="77777777" w:rsidR="00C35A6D" w:rsidRPr="00C35A6D" w:rsidRDefault="00C35A6D" w:rsidP="00C35A6D">
      <w:pPr>
        <w:pStyle w:val="Odstavekseznama"/>
        <w:ind w:left="0" w:right="7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33B32"/>
    <w:multiLevelType w:val="hybridMultilevel"/>
    <w:tmpl w:val="3F029E02"/>
    <w:lvl w:ilvl="0" w:tplc="4B7E74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D09D1"/>
    <w:multiLevelType w:val="hybridMultilevel"/>
    <w:tmpl w:val="C180CEB6"/>
    <w:lvl w:ilvl="0" w:tplc="5BB0EF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97A4A"/>
    <w:multiLevelType w:val="hybridMultilevel"/>
    <w:tmpl w:val="F23A28F8"/>
    <w:lvl w:ilvl="0" w:tplc="10C0FF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84D3C"/>
    <w:multiLevelType w:val="hybridMultilevel"/>
    <w:tmpl w:val="002278FA"/>
    <w:lvl w:ilvl="0" w:tplc="5A84E9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2"/>
  </w:num>
  <w:num w:numId="10">
    <w:abstractNumId w:val="12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590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35A6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29BC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1FB7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38FFA4-F313-4DFC-BE63-17830DB35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72A59-55BC-43EE-9CD4-75AB5A1C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28</TotalTime>
  <Pages>1</Pages>
  <Words>210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19</cp:revision>
  <cp:lastPrinted>2016-06-20T06:28:00Z</cp:lastPrinted>
  <dcterms:created xsi:type="dcterms:W3CDTF">2016-05-31T11:25:00Z</dcterms:created>
  <dcterms:modified xsi:type="dcterms:W3CDTF">2024-07-17T10:47:00Z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